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577A8">
        <w:rPr>
          <w:rFonts w:ascii="Arial" w:hAnsi="Arial" w:cs="Arial"/>
          <w:b/>
          <w:caps/>
          <w:sz w:val="28"/>
          <w:szCs w:val="28"/>
        </w:rPr>
        <w:t xml:space="preserve"> 1781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68175C">
        <w:trPr>
          <w:trHeight w:val="692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BF791A" w:rsidRPr="00BF791A" w:rsidRDefault="005577A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da Polícia Militar, celebrado em 03 de setembro</w:t>
            </w:r>
            <w:r w:rsidR="0068175C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577A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68175C">
        <w:rPr>
          <w:rFonts w:ascii="Arial" w:hAnsi="Arial" w:cs="Arial"/>
        </w:rPr>
        <w:t>d</w:t>
      </w:r>
      <w:r w:rsidR="0068175C" w:rsidRPr="0068175C">
        <w:rPr>
          <w:rFonts w:ascii="Arial" w:hAnsi="Arial" w:cs="Arial"/>
        </w:rPr>
        <w:t xml:space="preserve">o transcurso do Dia </w:t>
      </w:r>
      <w:r w:rsidR="005577A8">
        <w:rPr>
          <w:rFonts w:ascii="Arial" w:hAnsi="Arial" w:cs="Arial"/>
        </w:rPr>
        <w:t>da Polícia Militar, celebrado em 03 de setembro.</w:t>
      </w:r>
    </w:p>
    <w:p w:rsidR="005577A8" w:rsidRDefault="005577A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</w:t>
      </w:r>
      <w:r w:rsidR="00D35769">
        <w:rPr>
          <w:rFonts w:ascii="Arial" w:hAnsi="Arial" w:cs="Arial"/>
        </w:rPr>
        <w:t xml:space="preserve">e agradecemos </w:t>
      </w:r>
      <w:r w:rsidR="006C3F47">
        <w:rPr>
          <w:rFonts w:ascii="Arial" w:hAnsi="Arial" w:cs="Arial"/>
        </w:rPr>
        <w:t>o esforço da Polícia M</w:t>
      </w:r>
      <w:bookmarkStart w:id="0" w:name="_GoBack"/>
      <w:bookmarkEnd w:id="0"/>
      <w:r>
        <w:rPr>
          <w:rFonts w:ascii="Arial" w:hAnsi="Arial" w:cs="Arial"/>
        </w:rPr>
        <w:t>ilitar em nos proporcionar segurança</w:t>
      </w:r>
      <w:r w:rsidR="00D3576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fazendo o possíve</w:t>
      </w:r>
      <w:r w:rsidR="00D35769">
        <w:rPr>
          <w:rFonts w:ascii="Arial" w:hAnsi="Arial" w:cs="Arial"/>
        </w:rPr>
        <w:t>l para conter a violência e nos socorrer nas mais diversas situações, além de quando a nossa vida está em perigo.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8175C">
        <w:rPr>
          <w:rFonts w:ascii="Arial" w:hAnsi="Arial" w:cs="Arial"/>
        </w:rPr>
        <w:t xml:space="preserve">09 de setembro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82EA0" w:rsidRDefault="00A82EA0" w:rsidP="002A7434">
      <w:pPr>
        <w:spacing w:line="360" w:lineRule="auto"/>
        <w:rPr>
          <w:rFonts w:ascii="Arial" w:hAnsi="Arial" w:cs="Arial"/>
        </w:rPr>
      </w:pPr>
    </w:p>
    <w:p w:rsidR="00DE5605" w:rsidRPr="00DE5605" w:rsidRDefault="00DE5605" w:rsidP="00DE5605">
      <w:pPr>
        <w:tabs>
          <w:tab w:val="left" w:pos="6480"/>
        </w:tabs>
        <w:jc w:val="center"/>
        <w:rPr>
          <w:rFonts w:ascii="Arial" w:hAnsi="Arial"/>
          <w:b/>
        </w:rPr>
      </w:pPr>
      <w:r w:rsidRPr="00DE5605">
        <w:rPr>
          <w:rFonts w:ascii="Arial" w:hAnsi="Arial"/>
          <w:b/>
        </w:rPr>
        <w:t>ROSE GASPAR</w:t>
      </w:r>
    </w:p>
    <w:p w:rsidR="00DE5605" w:rsidRPr="00DE5605" w:rsidRDefault="00DE5605" w:rsidP="00DE5605">
      <w:pPr>
        <w:tabs>
          <w:tab w:val="left" w:pos="6480"/>
        </w:tabs>
        <w:jc w:val="center"/>
        <w:rPr>
          <w:rFonts w:ascii="Arial" w:hAnsi="Arial"/>
        </w:rPr>
      </w:pPr>
      <w:r w:rsidRPr="00DE5605">
        <w:rPr>
          <w:rFonts w:ascii="Arial" w:hAnsi="Arial"/>
        </w:rPr>
        <w:t>Vereadora - PT</w:t>
      </w:r>
    </w:p>
    <w:p w:rsidR="00A82EA0" w:rsidRPr="002A7434" w:rsidRDefault="00A82EA0" w:rsidP="002A7434">
      <w:pPr>
        <w:spacing w:line="360" w:lineRule="auto"/>
        <w:rPr>
          <w:rFonts w:ascii="Arial" w:hAnsi="Arial" w:cs="Arial"/>
        </w:rPr>
      </w:pPr>
    </w:p>
    <w:sectPr w:rsidR="00A82E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29B" w:rsidRDefault="0074529B">
      <w:r>
        <w:separator/>
      </w:r>
    </w:p>
  </w:endnote>
  <w:endnote w:type="continuationSeparator" w:id="0">
    <w:p w:rsidR="0074529B" w:rsidRDefault="0074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29B" w:rsidRDefault="0074529B">
      <w:r>
        <w:separator/>
      </w:r>
    </w:p>
  </w:footnote>
  <w:footnote w:type="continuationSeparator" w:id="0">
    <w:p w:rsidR="0074529B" w:rsidRDefault="00745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041D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577A8"/>
    <w:rsid w:val="00564368"/>
    <w:rsid w:val="00571813"/>
    <w:rsid w:val="005B3D21"/>
    <w:rsid w:val="005C3938"/>
    <w:rsid w:val="005E138D"/>
    <w:rsid w:val="005E6C23"/>
    <w:rsid w:val="00624472"/>
    <w:rsid w:val="006426AE"/>
    <w:rsid w:val="00681021"/>
    <w:rsid w:val="0068175C"/>
    <w:rsid w:val="00682E6E"/>
    <w:rsid w:val="0069312F"/>
    <w:rsid w:val="006B0B8E"/>
    <w:rsid w:val="006C3F47"/>
    <w:rsid w:val="006D6F7D"/>
    <w:rsid w:val="006E7E66"/>
    <w:rsid w:val="00715F74"/>
    <w:rsid w:val="00725E66"/>
    <w:rsid w:val="0073407F"/>
    <w:rsid w:val="0074529B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82EA0"/>
    <w:rsid w:val="00A92CB9"/>
    <w:rsid w:val="00AC712C"/>
    <w:rsid w:val="00BA1565"/>
    <w:rsid w:val="00BD3C47"/>
    <w:rsid w:val="00BF791A"/>
    <w:rsid w:val="00C06BEA"/>
    <w:rsid w:val="00C27470"/>
    <w:rsid w:val="00C3063E"/>
    <w:rsid w:val="00C36E68"/>
    <w:rsid w:val="00C44D39"/>
    <w:rsid w:val="00CA759E"/>
    <w:rsid w:val="00CB2BAB"/>
    <w:rsid w:val="00D14EB1"/>
    <w:rsid w:val="00D2072E"/>
    <w:rsid w:val="00D35769"/>
    <w:rsid w:val="00DB48F6"/>
    <w:rsid w:val="00DE5605"/>
    <w:rsid w:val="00E11F92"/>
    <w:rsid w:val="00E14F37"/>
    <w:rsid w:val="00E3022D"/>
    <w:rsid w:val="00E86C30"/>
    <w:rsid w:val="00E90C30"/>
    <w:rsid w:val="00EA63D5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8F4B785-068B-417C-9412-276DCCA0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2747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7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121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2015-09-04T14:00:00Z</cp:lastPrinted>
  <dcterms:created xsi:type="dcterms:W3CDTF">2015-09-04T14:01:00Z</dcterms:created>
  <dcterms:modified xsi:type="dcterms:W3CDTF">2015-09-08T14:25:00Z</dcterms:modified>
</cp:coreProperties>
</file>